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67" w:rsidRDefault="00CA1367" w:rsidP="0074220D">
      <w:pPr>
        <w:tabs>
          <w:tab w:val="left" w:pos="112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940"/>
        </w:tabs>
        <w:spacing w:after="0" w:line="240" w:lineRule="auto"/>
        <w:rPr>
          <w:rFonts w:ascii="Times New Roman" w:hAnsi="Times New Roman" w:cs="Times New Roman"/>
          <w:w w:val="9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CA1367" w:rsidRDefault="00CA1367" w:rsidP="002D37A1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noProof/>
          <w:sz w:val="24"/>
          <w:szCs w:val="24"/>
        </w:rPr>
        <w:t xml:space="preserve">           </w:t>
      </w:r>
      <w:r w:rsidRPr="007A4C5C">
        <w:rPr>
          <w:rFonts w:ascii="Bookman Old Style" w:hAnsi="Bookman Old Style" w:cs="Bookman Old Style"/>
          <w:b/>
          <w:bCs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alt="JNTUH Emblem new 2014" style="width:42.75pt;height:45pt;visibility:visible">
            <v:imagedata r:id="rId7" o:title=""/>
          </v:shape>
        </w:pict>
      </w:r>
    </w:p>
    <w:p w:rsidR="00CA1367" w:rsidRDefault="00CA1367" w:rsidP="002D37A1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EXAMINATION BRANCH</w:t>
      </w:r>
    </w:p>
    <w:p w:rsidR="00CA1367" w:rsidRDefault="00CA1367" w:rsidP="002D37A1">
      <w:pPr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JAWAHARLAL NEHRU TECHNOLOGICAL UNIVERSITY HYDERABAD</w:t>
      </w:r>
    </w:p>
    <w:p w:rsidR="00CA1367" w:rsidRDefault="00CA1367" w:rsidP="002D37A1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CA1367" w:rsidRDefault="00CA1367" w:rsidP="002D37A1">
      <w:pPr>
        <w:widowControl w:val="0"/>
        <w:autoSpaceDE w:val="0"/>
        <w:autoSpaceDN w:val="0"/>
        <w:adjustRightInd w:val="0"/>
        <w:spacing w:after="0" w:line="239" w:lineRule="auto"/>
        <w:ind w:left="2900"/>
        <w:rPr>
          <w:rFonts w:ascii="Times New Roman" w:hAnsi="Times New Roman" w:cs="Times New Roman"/>
          <w:sz w:val="24"/>
          <w:szCs w:val="24"/>
        </w:rPr>
      </w:pPr>
      <w:r>
        <w:rPr>
          <w:rFonts w:ascii="Bookman Old Style" w:hAnsi="Bookman Old Style" w:cs="Bookman Old Style"/>
        </w:rPr>
        <w:t>KUKATPALLY – HYDERABAD – 500 085</w:t>
      </w:r>
    </w:p>
    <w:p w:rsidR="00CA1367" w:rsidRPr="003451B4" w:rsidRDefault="00CA1367" w:rsidP="003451B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18"/>
          <w:szCs w:val="18"/>
        </w:rPr>
      </w:pPr>
      <w:r w:rsidRPr="003451B4">
        <w:rPr>
          <w:rFonts w:ascii="Bookman Old Style" w:hAnsi="Bookman Old Style" w:cs="Bookman Old Style"/>
          <w:b/>
          <w:bCs/>
          <w:sz w:val="18"/>
          <w:szCs w:val="18"/>
        </w:rPr>
        <w:t xml:space="preserve"> NOTIFICATION FOR B.TECH I YEAR I SEM (R16) &amp; I YEAR REGULAR/SUPPLY EXAMINATIONS, DECEMBER-2017 </w:t>
      </w:r>
    </w:p>
    <w:p w:rsidR="00CA1367" w:rsidRPr="002D37A1" w:rsidRDefault="00CA1367" w:rsidP="002D37A1">
      <w:pPr>
        <w:widowControl w:val="0"/>
        <w:autoSpaceDE w:val="0"/>
        <w:autoSpaceDN w:val="0"/>
        <w:adjustRightInd w:val="0"/>
        <w:spacing w:after="0" w:line="239" w:lineRule="auto"/>
        <w:ind w:left="640"/>
        <w:rPr>
          <w:rFonts w:ascii="Times New Roman" w:hAnsi="Times New Roman" w:cs="Times New Roman"/>
          <w:b/>
          <w:bCs/>
          <w:sz w:val="20"/>
          <w:szCs w:val="20"/>
        </w:rPr>
      </w:pPr>
    </w:p>
    <w:p w:rsidR="00CA1367" w:rsidRPr="00B4072D" w:rsidRDefault="00CA1367" w:rsidP="002D37A1">
      <w:pPr>
        <w:widowControl w:val="0"/>
        <w:autoSpaceDE w:val="0"/>
        <w:autoSpaceDN w:val="0"/>
        <w:adjustRightInd w:val="0"/>
        <w:spacing w:after="0" w:line="239" w:lineRule="auto"/>
        <w:ind w:left="4840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>FOR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10"/>
      </w:tblGrid>
      <w:tr w:rsidR="00CA1367" w:rsidRPr="007A4C5C">
        <w:tc>
          <w:tcPr>
            <w:tcW w:w="8910" w:type="dxa"/>
          </w:tcPr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64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 w:rsidRPr="007A4C5C"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B.TECH - I YEAR  I SEM  REGULAR /SUPPLEMENTARY (R16 REGULATION)</w:t>
            </w:r>
            <w:r w:rsidRPr="007A4C5C">
              <w:rPr>
                <w:rFonts w:ascii="Bookman Old Style" w:hAnsi="Bookman Old Style" w:cs="Bookman Old Style"/>
                <w:i/>
                <w:iCs/>
                <w:sz w:val="18"/>
                <w:szCs w:val="18"/>
              </w:rPr>
              <w:t xml:space="preserve"> </w:t>
            </w:r>
            <w:r w:rsidRPr="007A4C5C">
              <w:rPr>
                <w:rFonts w:ascii="Bookman Old Style" w:hAnsi="Bookman Old Style" w:cs="Bookman Old Style"/>
                <w:b/>
                <w:bCs/>
                <w:i/>
                <w:iCs/>
                <w:sz w:val="18"/>
                <w:szCs w:val="18"/>
              </w:rPr>
              <w:t>ONLY</w:t>
            </w: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08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A4C5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[ For R16 – 2016,2017 REGULAR ADMITTED BATCHES ONLY ]</w:t>
            </w: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C5C">
              <w:rPr>
                <w:rFonts w:ascii="Bookman Old Style" w:hAnsi="Bookman Old Style" w:cs="Bookman Old Style"/>
                <w:i/>
                <w:iCs/>
                <w:sz w:val="18"/>
                <w:szCs w:val="18"/>
              </w:rPr>
              <w:t xml:space="preserve">       </w:t>
            </w: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A4C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B.TECH I YEAR SUPPLEMENTARY EXAMINATIONS</w:t>
            </w: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08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A4C5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 [For R13- 2013 AND 2014 REGULAR  ADMITTED   BATCHES ONLY]</w:t>
            </w: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08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A4C5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 [For R09- 2009,2010,2011,2012  REGULAR  ADMITTED   BATCHES ONLY]</w:t>
            </w: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08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A4C5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[For R07-2008  REGULAR  ADMITTED   BATCHES ONLY]</w:t>
            </w:r>
          </w:p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640"/>
              <w:rPr>
                <w:rFonts w:ascii="Bookman Old Style" w:hAnsi="Bookman Old Style" w:cs="Bookman Old Style"/>
                <w:i/>
                <w:iCs/>
                <w:sz w:val="18"/>
                <w:szCs w:val="18"/>
              </w:rPr>
            </w:pPr>
          </w:p>
        </w:tc>
      </w:tr>
    </w:tbl>
    <w:p w:rsidR="00CA1367" w:rsidRDefault="00CA1367" w:rsidP="00292D73">
      <w:pPr>
        <w:tabs>
          <w:tab w:val="left" w:pos="705"/>
          <w:tab w:val="left" w:pos="4500"/>
        </w:tabs>
        <w:spacing w:after="0"/>
        <w:ind w:firstLine="720"/>
        <w:rPr>
          <w:rFonts w:ascii="Times New Roman" w:hAnsi="Times New Roman" w:cs="Times New Roman"/>
          <w:w w:val="97"/>
          <w:sz w:val="24"/>
          <w:szCs w:val="24"/>
        </w:rPr>
      </w:pPr>
    </w:p>
    <w:p w:rsidR="00CA1367" w:rsidRPr="005C55A6" w:rsidRDefault="00CA1367" w:rsidP="00CB1E90">
      <w:pPr>
        <w:widowControl w:val="0"/>
        <w:overflowPunct w:val="0"/>
        <w:autoSpaceDE w:val="0"/>
        <w:autoSpaceDN w:val="0"/>
        <w:adjustRightInd w:val="0"/>
        <w:spacing w:line="204" w:lineRule="auto"/>
        <w:ind w:left="855" w:right="660"/>
        <w:rPr>
          <w:rFonts w:ascii="Times New Roman" w:hAnsi="Times New Roman" w:cs="Times New Roman"/>
          <w:sz w:val="24"/>
          <w:szCs w:val="24"/>
        </w:rPr>
      </w:pPr>
      <w:r w:rsidRPr="005C55A6">
        <w:rPr>
          <w:rFonts w:ascii="Times New Roman" w:hAnsi="Times New Roman" w:cs="Times New Roman"/>
          <w:sz w:val="24"/>
          <w:szCs w:val="24"/>
        </w:rPr>
        <w:t xml:space="preserve">The students appearing for the above examinations commencing from </w:t>
      </w:r>
      <w:r w:rsidRPr="005C55A6">
        <w:rPr>
          <w:rFonts w:ascii="Times New Roman" w:hAnsi="Times New Roman" w:cs="Times New Roman"/>
          <w:b/>
          <w:bCs/>
          <w:sz w:val="24"/>
          <w:szCs w:val="24"/>
        </w:rPr>
        <w:t>04-12-2017</w:t>
      </w:r>
      <w:r w:rsidRPr="005C55A6">
        <w:rPr>
          <w:rFonts w:ascii="Times New Roman" w:hAnsi="Times New Roman" w:cs="Times New Roman"/>
          <w:sz w:val="24"/>
          <w:szCs w:val="24"/>
        </w:rPr>
        <w:t xml:space="preserve"> are informed to note time schedule given below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783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00"/>
        <w:gridCol w:w="1980"/>
        <w:gridCol w:w="2250"/>
      </w:tblGrid>
      <w:tr w:rsidR="00CA1367" w:rsidRPr="007A4C5C">
        <w:trPr>
          <w:trHeight w:val="225"/>
        </w:trPr>
        <w:tc>
          <w:tcPr>
            <w:tcW w:w="360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EXAM REGISTRATION</w:t>
            </w:r>
          </w:p>
        </w:tc>
        <w:tc>
          <w:tcPr>
            <w:tcW w:w="198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START  DATE</w:t>
            </w:r>
          </w:p>
        </w:tc>
        <w:tc>
          <w:tcPr>
            <w:tcW w:w="225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END DATE</w:t>
            </w:r>
          </w:p>
        </w:tc>
      </w:tr>
      <w:tr w:rsidR="00CA1367" w:rsidRPr="007A4C5C">
        <w:trPr>
          <w:trHeight w:val="254"/>
        </w:trPr>
        <w:tc>
          <w:tcPr>
            <w:tcW w:w="3600" w:type="dxa"/>
            <w:vAlign w:val="bottom"/>
          </w:tcPr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Without Late Fee</w:t>
            </w:r>
          </w:p>
        </w:tc>
        <w:tc>
          <w:tcPr>
            <w:tcW w:w="1980" w:type="dxa"/>
          </w:tcPr>
          <w:p w:rsidR="00CA1367" w:rsidRPr="007A4C5C" w:rsidRDefault="00CA1367" w:rsidP="007A4C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A4C5C">
              <w:rPr>
                <w:rFonts w:ascii="Times New Roman" w:hAnsi="Times New Roman" w:cs="Times New Roman"/>
                <w:b/>
                <w:bCs/>
              </w:rPr>
              <w:t>03-10-2017</w:t>
            </w:r>
          </w:p>
        </w:tc>
        <w:tc>
          <w:tcPr>
            <w:tcW w:w="2250" w:type="dxa"/>
          </w:tcPr>
          <w:p w:rsidR="00CA1367" w:rsidRPr="007A4C5C" w:rsidRDefault="00CA1367" w:rsidP="007A4C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A4C5C">
              <w:rPr>
                <w:rFonts w:ascii="Times New Roman" w:hAnsi="Times New Roman" w:cs="Times New Roman"/>
                <w:b/>
                <w:bCs/>
              </w:rPr>
              <w:t>12-10-2017</w:t>
            </w:r>
          </w:p>
        </w:tc>
      </w:tr>
      <w:tr w:rsidR="00CA1367" w:rsidRPr="007A4C5C">
        <w:trPr>
          <w:trHeight w:val="254"/>
        </w:trPr>
        <w:tc>
          <w:tcPr>
            <w:tcW w:w="3600" w:type="dxa"/>
            <w:vAlign w:val="bottom"/>
          </w:tcPr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With Late Fee Of Rs.100 /-</w:t>
            </w:r>
          </w:p>
        </w:tc>
        <w:tc>
          <w:tcPr>
            <w:tcW w:w="1980" w:type="dxa"/>
          </w:tcPr>
          <w:p w:rsidR="00CA1367" w:rsidRPr="007A4C5C" w:rsidRDefault="00CA1367" w:rsidP="007A4C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A4C5C">
              <w:rPr>
                <w:rFonts w:ascii="Times New Roman" w:hAnsi="Times New Roman" w:cs="Times New Roman"/>
                <w:b/>
                <w:bCs/>
              </w:rPr>
              <w:t>13-10-2017</w:t>
            </w:r>
          </w:p>
        </w:tc>
        <w:tc>
          <w:tcPr>
            <w:tcW w:w="2250" w:type="dxa"/>
          </w:tcPr>
          <w:p w:rsidR="00CA1367" w:rsidRPr="007A4C5C" w:rsidRDefault="00CA1367" w:rsidP="007A4C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A4C5C">
              <w:rPr>
                <w:rFonts w:ascii="Times New Roman" w:hAnsi="Times New Roman" w:cs="Times New Roman"/>
                <w:b/>
                <w:bCs/>
              </w:rPr>
              <w:t>17-10-2017</w:t>
            </w:r>
          </w:p>
        </w:tc>
      </w:tr>
      <w:tr w:rsidR="00CA1367" w:rsidRPr="007A4C5C">
        <w:trPr>
          <w:trHeight w:val="254"/>
        </w:trPr>
        <w:tc>
          <w:tcPr>
            <w:tcW w:w="3600" w:type="dxa"/>
            <w:vAlign w:val="bottom"/>
          </w:tcPr>
          <w:p w:rsidR="00CA1367" w:rsidRPr="007A4C5C" w:rsidRDefault="00CA1367" w:rsidP="007A4C5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With Late Fee Of Rs.1000 /-</w:t>
            </w:r>
          </w:p>
        </w:tc>
        <w:tc>
          <w:tcPr>
            <w:tcW w:w="1980" w:type="dxa"/>
          </w:tcPr>
          <w:p w:rsidR="00CA1367" w:rsidRPr="007A4C5C" w:rsidRDefault="00CA1367" w:rsidP="007A4C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A4C5C">
              <w:rPr>
                <w:rFonts w:ascii="Times New Roman" w:hAnsi="Times New Roman" w:cs="Times New Roman"/>
                <w:b/>
                <w:bCs/>
              </w:rPr>
              <w:t>18-10-2017</w:t>
            </w:r>
          </w:p>
        </w:tc>
        <w:tc>
          <w:tcPr>
            <w:tcW w:w="2250" w:type="dxa"/>
          </w:tcPr>
          <w:p w:rsidR="00CA1367" w:rsidRPr="007A4C5C" w:rsidRDefault="00CA1367" w:rsidP="007A4C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A4C5C">
              <w:rPr>
                <w:rFonts w:ascii="Times New Roman" w:hAnsi="Times New Roman" w:cs="Times New Roman"/>
                <w:b/>
                <w:bCs/>
              </w:rPr>
              <w:t>20-10-2017</w:t>
            </w:r>
          </w:p>
        </w:tc>
      </w:tr>
    </w:tbl>
    <w:p w:rsidR="00CA1367" w:rsidRDefault="00CA1367" w:rsidP="00E364F2">
      <w:pPr>
        <w:tabs>
          <w:tab w:val="left" w:pos="1035"/>
        </w:tabs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</w:t>
      </w:r>
    </w:p>
    <w:p w:rsidR="00CA1367" w:rsidRDefault="00CA1367" w:rsidP="00E364F2">
      <w:pPr>
        <w:tabs>
          <w:tab w:val="left" w:pos="1035"/>
        </w:tabs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EXAMINATION FEE FOR I YEAR I SEM (R16 REGULAR/SUPPLY):</w:t>
      </w:r>
    </w:p>
    <w:p w:rsidR="00CA1367" w:rsidRDefault="00CA1367" w:rsidP="00E364F2">
      <w:pPr>
        <w:tabs>
          <w:tab w:val="left" w:pos="1035"/>
        </w:tabs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855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80"/>
        <w:gridCol w:w="1170"/>
      </w:tblGrid>
      <w:tr w:rsidR="00CA1367" w:rsidRPr="007A4C5C">
        <w:trPr>
          <w:trHeight w:val="269"/>
        </w:trPr>
        <w:tc>
          <w:tcPr>
            <w:tcW w:w="738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WHOLE EXAMINATION (ALL SUBJECTS)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Rs.760/-</w:t>
            </w:r>
          </w:p>
        </w:tc>
      </w:tr>
      <w:tr w:rsidR="00CA1367" w:rsidRPr="007A4C5C">
        <w:trPr>
          <w:trHeight w:val="269"/>
        </w:trPr>
        <w:tc>
          <w:tcPr>
            <w:tcW w:w="738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ONE SUBJECT (THEORY/PRACTICAL)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Rs.360/-</w:t>
            </w:r>
          </w:p>
        </w:tc>
      </w:tr>
      <w:tr w:rsidR="00CA1367" w:rsidRPr="007A4C5C">
        <w:trPr>
          <w:trHeight w:val="254"/>
        </w:trPr>
        <w:tc>
          <w:tcPr>
            <w:tcW w:w="738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TWO SUBJECTS (THEORY/PRACTICAL/BOTH)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Rs.460/-</w:t>
            </w:r>
          </w:p>
        </w:tc>
      </w:tr>
      <w:tr w:rsidR="00CA1367" w:rsidRPr="007A4C5C">
        <w:trPr>
          <w:trHeight w:val="269"/>
        </w:trPr>
        <w:tc>
          <w:tcPr>
            <w:tcW w:w="738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THREE SUBJECTS (THEORY/PRACTICAL/BOTH)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Rs.560/-</w:t>
            </w:r>
          </w:p>
        </w:tc>
      </w:tr>
      <w:tr w:rsidR="00CA1367" w:rsidRPr="007A4C5C">
        <w:trPr>
          <w:trHeight w:val="269"/>
        </w:trPr>
        <w:tc>
          <w:tcPr>
            <w:tcW w:w="738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FOUR SUBJECTS &amp; ABOVE (THEORY/PRACTICAL/BOTH)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Rs.760/-</w:t>
            </w:r>
          </w:p>
        </w:tc>
      </w:tr>
    </w:tbl>
    <w:p w:rsidR="00CA1367" w:rsidRDefault="00CA1367" w:rsidP="00292FF3">
      <w:pPr>
        <w:tabs>
          <w:tab w:val="left" w:pos="1035"/>
        </w:tabs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CA1367" w:rsidRDefault="00CA1367" w:rsidP="00292FF3">
      <w:pPr>
        <w:tabs>
          <w:tab w:val="left" w:pos="1035"/>
        </w:tabs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EXAMINATION FEE FOR I YEAR SUPPLY (R13, R09, R07 REGULATIONS):</w:t>
      </w:r>
    </w:p>
    <w:p w:rsidR="00CA1367" w:rsidRDefault="00CA1367" w:rsidP="00292FF3">
      <w:pPr>
        <w:tabs>
          <w:tab w:val="left" w:pos="1035"/>
        </w:tabs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819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20"/>
        <w:gridCol w:w="1170"/>
      </w:tblGrid>
      <w:tr w:rsidR="00CA1367" w:rsidRPr="007A4C5C">
        <w:trPr>
          <w:trHeight w:val="269"/>
        </w:trPr>
        <w:tc>
          <w:tcPr>
            <w:tcW w:w="702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WHOLE EXAMINATION (ALL SUBJECTS)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Rs.1010/-</w:t>
            </w:r>
          </w:p>
        </w:tc>
      </w:tr>
      <w:tr w:rsidR="00CA1367" w:rsidRPr="007A4C5C">
        <w:trPr>
          <w:trHeight w:val="269"/>
        </w:trPr>
        <w:tc>
          <w:tcPr>
            <w:tcW w:w="702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ONE SUBJECT (THEORY/PRACTICAL)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Rs.360/-</w:t>
            </w:r>
          </w:p>
        </w:tc>
      </w:tr>
      <w:tr w:rsidR="00CA1367" w:rsidRPr="007A4C5C">
        <w:trPr>
          <w:trHeight w:val="254"/>
        </w:trPr>
        <w:tc>
          <w:tcPr>
            <w:tcW w:w="702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TWO SUBJECTS (THEORY/PRACTICAL/BOTH)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Rs.460/-</w:t>
            </w:r>
          </w:p>
        </w:tc>
      </w:tr>
      <w:tr w:rsidR="00CA1367" w:rsidRPr="007A4C5C">
        <w:trPr>
          <w:trHeight w:val="269"/>
        </w:trPr>
        <w:tc>
          <w:tcPr>
            <w:tcW w:w="702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THREE SUBJECTS (THEORY/PRACTICAL/BOTH)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Rs.560/-</w:t>
            </w:r>
          </w:p>
        </w:tc>
      </w:tr>
      <w:tr w:rsidR="00CA1367" w:rsidRPr="007A4C5C">
        <w:trPr>
          <w:trHeight w:val="269"/>
        </w:trPr>
        <w:tc>
          <w:tcPr>
            <w:tcW w:w="702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FOUR SUBJECTS (THEORY/PRACTICAL/BOTH)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Rs.660/-</w:t>
            </w:r>
          </w:p>
        </w:tc>
      </w:tr>
      <w:tr w:rsidR="00CA1367" w:rsidRPr="007A4C5C">
        <w:trPr>
          <w:trHeight w:val="269"/>
        </w:trPr>
        <w:tc>
          <w:tcPr>
            <w:tcW w:w="702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4C5C">
              <w:rPr>
                <w:rFonts w:ascii="Times New Roman" w:hAnsi="Times New Roman" w:cs="Times New Roman"/>
                <w:sz w:val="20"/>
                <w:szCs w:val="20"/>
              </w:rPr>
              <w:t>FOR FIVE SUBJECTS &amp; ABOVE (THEORY/PRACTICAL/BOTH)</w:t>
            </w:r>
          </w:p>
        </w:tc>
        <w:tc>
          <w:tcPr>
            <w:tcW w:w="1170" w:type="dxa"/>
          </w:tcPr>
          <w:p w:rsidR="00CA1367" w:rsidRPr="007A4C5C" w:rsidRDefault="00CA1367" w:rsidP="007A4C5C">
            <w:pPr>
              <w:tabs>
                <w:tab w:val="left" w:pos="1035"/>
              </w:tabs>
              <w:spacing w:after="0" w:line="240" w:lineRule="auto"/>
            </w:pPr>
            <w:r w:rsidRPr="007A4C5C">
              <w:t>Rs. 1010/-</w:t>
            </w:r>
          </w:p>
        </w:tc>
      </w:tr>
    </w:tbl>
    <w:p w:rsidR="00CA1367" w:rsidRPr="0064782F" w:rsidRDefault="00CA1367" w:rsidP="00DA0C3B">
      <w:pPr>
        <w:tabs>
          <w:tab w:val="left" w:pos="705"/>
          <w:tab w:val="left" w:pos="4500"/>
        </w:tabs>
        <w:rPr>
          <w:rFonts w:ascii="Bookman Old Style" w:hAnsi="Bookman Old Style" w:cs="Bookman Old Style"/>
          <w:b/>
          <w:bCs/>
          <w:sz w:val="20"/>
          <w:szCs w:val="20"/>
        </w:rPr>
      </w:pPr>
      <w:r w:rsidRPr="0064782F">
        <w:rPr>
          <w:rFonts w:ascii="Bookman Old Style" w:hAnsi="Bookman Old Style" w:cs="Bookman Old Style"/>
          <w:b/>
          <w:bCs/>
          <w:sz w:val="20"/>
          <w:szCs w:val="20"/>
          <w:u w:val="single"/>
        </w:rPr>
        <w:t>Note</w:t>
      </w:r>
      <w:r w:rsidRPr="0064782F">
        <w:rPr>
          <w:rFonts w:ascii="Bookman Old Style" w:hAnsi="Bookman Old Style" w:cs="Bookman Old Style"/>
          <w:b/>
          <w:bCs/>
          <w:sz w:val="20"/>
          <w:szCs w:val="20"/>
        </w:rPr>
        <w:t>:-</w:t>
      </w: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>i)The students have to contact their concerned Principals for online registration of Examinations</w:t>
      </w:r>
      <w:r>
        <w:rPr>
          <w:rFonts w:ascii="Times New Roman" w:hAnsi="Times New Roman" w:cs="Times New Roman"/>
          <w:sz w:val="24"/>
          <w:szCs w:val="24"/>
        </w:rPr>
        <w:t>(both Regular &amp; supply),</w:t>
      </w:r>
      <w:r w:rsidRPr="003003EA">
        <w:rPr>
          <w:rFonts w:ascii="Times New Roman" w:hAnsi="Times New Roman" w:cs="Times New Roman"/>
          <w:sz w:val="24"/>
          <w:szCs w:val="24"/>
        </w:rPr>
        <w:t xml:space="preserve"> for the for</w:t>
      </w:r>
      <w:r>
        <w:rPr>
          <w:rFonts w:ascii="Times New Roman" w:hAnsi="Times New Roman" w:cs="Times New Roman"/>
          <w:sz w:val="24"/>
          <w:szCs w:val="24"/>
        </w:rPr>
        <w:t>th</w:t>
      </w:r>
      <w:r w:rsidRPr="003003EA">
        <w:rPr>
          <w:rFonts w:ascii="Times New Roman" w:hAnsi="Times New Roman" w:cs="Times New Roman"/>
          <w:sz w:val="24"/>
          <w:szCs w:val="24"/>
        </w:rPr>
        <w:t xml:space="preserve">coming University Exams, the exam registrations have to be directly carried out by logging in to University registrations server from the respective colleges. </w:t>
      </w: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 xml:space="preserve">ii) Principals are requested to verify the eligibility of the candidates for registration for examination in respect of malpractice/court cases/credits/attendance. </w:t>
      </w: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0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>iii)In case of Physical Handicapped students (deaf, dumb, hearing impaired, orthopedically handicapped and visually handicapped) as per University letter No. JNTUH/EB/Concessions to Handicapped students / 2010(1), dt.26-04-2010, with relevant documental evidence are eligible for exemption of examination fee payment.</w:t>
      </w:r>
    </w:p>
    <w:p w:rsidR="00CA1367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Bookman Old Style" w:hAnsi="Bookman Old Style" w:cs="Bookman Old Style"/>
          <w:sz w:val="18"/>
          <w:szCs w:val="18"/>
        </w:rPr>
      </w:pP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03EA">
        <w:rPr>
          <w:rFonts w:ascii="Times New Roman" w:hAnsi="Times New Roman" w:cs="Times New Roman"/>
          <w:sz w:val="24"/>
          <w:szCs w:val="24"/>
        </w:rPr>
        <w:t xml:space="preserve">iv) Halltickets are to be issued by the Principal only to the eligible candidates who fulfill the academic requirements of the University. </w:t>
      </w:r>
      <w:r w:rsidRPr="00F22FE9">
        <w:rPr>
          <w:rFonts w:ascii="Times New Roman" w:hAnsi="Times New Roman" w:cs="Times New Roman"/>
          <w:sz w:val="24"/>
          <w:szCs w:val="24"/>
        </w:rPr>
        <w:t>The Principals are requested to inform the students that mere payment of examination fee does not guarantee eligibility for appearing for examination.</w:t>
      </w:r>
      <w:r w:rsidRPr="003003E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 xml:space="preserve">v) The Registrations should be done through Examination Registrations portal urls only. </w:t>
      </w:r>
    </w:p>
    <w:p w:rsidR="00CA1367" w:rsidRPr="003003EA" w:rsidRDefault="00CA1367" w:rsidP="00292D73">
      <w:pPr>
        <w:widowControl w:val="0"/>
        <w:overflowPunct w:val="0"/>
        <w:autoSpaceDE w:val="0"/>
        <w:autoSpaceDN w:val="0"/>
        <w:adjustRightInd w:val="0"/>
        <w:spacing w:after="0" w:line="204" w:lineRule="auto"/>
        <w:ind w:right="2340"/>
        <w:rPr>
          <w:rFonts w:ascii="Times New Roman" w:hAnsi="Times New Roman" w:cs="Times New Roman"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367" w:rsidRPr="003003EA" w:rsidRDefault="00CA1367" w:rsidP="00F22FE9">
      <w:pPr>
        <w:widowControl w:val="0"/>
        <w:overflowPunct w:val="0"/>
        <w:autoSpaceDE w:val="0"/>
        <w:autoSpaceDN w:val="0"/>
        <w:adjustRightInd w:val="0"/>
        <w:spacing w:after="0" w:line="205" w:lineRule="auto"/>
        <w:ind w:righ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A1367" w:rsidRPr="003003EA" w:rsidRDefault="00CA1367" w:rsidP="00CF7249">
      <w:pPr>
        <w:widowControl w:val="0"/>
        <w:overflowPunct w:val="0"/>
        <w:autoSpaceDE w:val="0"/>
        <w:autoSpaceDN w:val="0"/>
        <w:adjustRightInd w:val="0"/>
        <w:spacing w:after="0" w:line="205" w:lineRule="auto"/>
        <w:ind w:right="140"/>
        <w:rPr>
          <w:rFonts w:ascii="Times New Roman" w:hAnsi="Times New Roman" w:cs="Times New Roman"/>
          <w:b/>
          <w:bCs/>
          <w:sz w:val="24"/>
          <w:szCs w:val="24"/>
        </w:rPr>
      </w:pPr>
    </w:p>
    <w:p w:rsidR="00CA1367" w:rsidRPr="003003EA" w:rsidRDefault="00CA1367" w:rsidP="00732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1367" w:rsidRPr="003003EA" w:rsidRDefault="00CA1367" w:rsidP="00732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03EA">
        <w:rPr>
          <w:rFonts w:ascii="Times New Roman" w:hAnsi="Times New Roman" w:cs="Times New Roman"/>
          <w:b/>
          <w:bCs/>
          <w:sz w:val="24"/>
          <w:szCs w:val="24"/>
        </w:rPr>
        <w:t>DATE:2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>-09-2017</w:t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A1367" w:rsidRPr="003003EA" w:rsidRDefault="00CA1367" w:rsidP="00C60956">
      <w:pPr>
        <w:tabs>
          <w:tab w:val="left" w:pos="777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03E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</w:p>
    <w:p w:rsidR="00CA1367" w:rsidRPr="00324123" w:rsidRDefault="00CA1367" w:rsidP="00D93579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24123">
        <w:rPr>
          <w:rFonts w:ascii="Times New Roman" w:hAnsi="Times New Roman" w:cs="Times New Roman"/>
          <w:b/>
          <w:bCs/>
          <w:w w:val="97"/>
          <w:sz w:val="24"/>
          <w:szCs w:val="24"/>
        </w:rPr>
        <w:t>Sd/-</w:t>
      </w:r>
    </w:p>
    <w:p w:rsidR="00CA1367" w:rsidRPr="003003EA" w:rsidRDefault="00CA1367" w:rsidP="00D93579">
      <w:pPr>
        <w:widowControl w:val="0"/>
        <w:autoSpaceDE w:val="0"/>
        <w:autoSpaceDN w:val="0"/>
        <w:adjustRightInd w:val="0"/>
        <w:spacing w:after="0" w:line="240" w:lineRule="auto"/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003EA">
        <w:rPr>
          <w:rFonts w:ascii="Times New Roman" w:hAnsi="Times New Roman" w:cs="Times New Roman"/>
          <w:sz w:val="24"/>
          <w:szCs w:val="24"/>
        </w:rPr>
        <w:t xml:space="preserve">     </w:t>
      </w:r>
      <w:r w:rsidRPr="003003EA">
        <w:rPr>
          <w:rFonts w:ascii="Times New Roman" w:hAnsi="Times New Roman" w:cs="Times New Roman"/>
          <w:b/>
          <w:bCs/>
          <w:sz w:val="24"/>
          <w:szCs w:val="24"/>
        </w:rPr>
        <w:t>DIRECTOR OF EVALUATION</w:t>
      </w:r>
    </w:p>
    <w:sectPr w:rsidR="00CA1367" w:rsidRPr="003003EA" w:rsidSect="00965650">
      <w:pgSz w:w="12240" w:h="15840"/>
      <w:pgMar w:top="720" w:right="630" w:bottom="270" w:left="80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367" w:rsidRDefault="00CA1367" w:rsidP="005551C4">
      <w:pPr>
        <w:spacing w:after="0" w:line="240" w:lineRule="auto"/>
      </w:pPr>
      <w:r>
        <w:separator/>
      </w:r>
    </w:p>
  </w:endnote>
  <w:endnote w:type="continuationSeparator" w:id="0">
    <w:p w:rsidR="00CA1367" w:rsidRDefault="00CA1367" w:rsidP="00555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367" w:rsidRDefault="00CA1367" w:rsidP="005551C4">
      <w:pPr>
        <w:spacing w:after="0" w:line="240" w:lineRule="auto"/>
      </w:pPr>
      <w:r>
        <w:separator/>
      </w:r>
    </w:p>
  </w:footnote>
  <w:footnote w:type="continuationSeparator" w:id="0">
    <w:p w:rsidR="00CA1367" w:rsidRDefault="00CA1367" w:rsidP="00555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::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1BB"/>
    <w:multiLevelType w:val="hybridMultilevel"/>
    <w:tmpl w:val="000026E9"/>
    <w:lvl w:ilvl="0" w:tplc="000001EB">
      <w:start w:val="12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0000BB3">
      <w:start w:val="1"/>
      <w:numFmt w:val="bullet"/>
      <w:lvlText w:val="::"/>
      <w:lvlJc w:val="left"/>
      <w:pPr>
        <w:tabs>
          <w:tab w:val="num" w:pos="1170"/>
        </w:tabs>
        <w:ind w:left="117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4535639"/>
    <w:multiLevelType w:val="hybridMultilevel"/>
    <w:tmpl w:val="42FAC5E2"/>
    <w:lvl w:ilvl="0" w:tplc="320663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CBF72B0"/>
    <w:multiLevelType w:val="hybridMultilevel"/>
    <w:tmpl w:val="42FAC5E2"/>
    <w:lvl w:ilvl="0" w:tplc="320663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89A28EA"/>
    <w:multiLevelType w:val="hybridMultilevel"/>
    <w:tmpl w:val="87821378"/>
    <w:lvl w:ilvl="0" w:tplc="04090009">
      <w:start w:val="1"/>
      <w:numFmt w:val="bullet"/>
      <w:lvlText w:val=""/>
      <w:lvlJc w:val="left"/>
      <w:pPr>
        <w:ind w:left="12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0" w:hanging="360"/>
      </w:pPr>
      <w:rPr>
        <w:rFonts w:ascii="Wingdings" w:hAnsi="Wingdings" w:cs="Wingdings" w:hint="default"/>
      </w:rPr>
    </w:lvl>
  </w:abstractNum>
  <w:abstractNum w:abstractNumId="8">
    <w:nsid w:val="574A78CD"/>
    <w:multiLevelType w:val="hybridMultilevel"/>
    <w:tmpl w:val="0CF8DDB0"/>
    <w:lvl w:ilvl="0" w:tplc="29DA02A6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737D49E1"/>
    <w:multiLevelType w:val="hybridMultilevel"/>
    <w:tmpl w:val="0F00C10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>
    <w:nsid w:val="757E210F"/>
    <w:multiLevelType w:val="hybridMultilevel"/>
    <w:tmpl w:val="E6F04B48"/>
    <w:lvl w:ilvl="0" w:tplc="04090009">
      <w:start w:val="1"/>
      <w:numFmt w:val="bullet"/>
      <w:lvlText w:val=""/>
      <w:lvlJc w:val="left"/>
      <w:pPr>
        <w:ind w:left="12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DE6"/>
    <w:rsid w:val="0000443E"/>
    <w:rsid w:val="000124C7"/>
    <w:rsid w:val="0001658A"/>
    <w:rsid w:val="00021B8A"/>
    <w:rsid w:val="00025A86"/>
    <w:rsid w:val="00026B8E"/>
    <w:rsid w:val="00030DD1"/>
    <w:rsid w:val="000419E6"/>
    <w:rsid w:val="00060125"/>
    <w:rsid w:val="00064EBA"/>
    <w:rsid w:val="00077963"/>
    <w:rsid w:val="00083511"/>
    <w:rsid w:val="00097E84"/>
    <w:rsid w:val="000A1D36"/>
    <w:rsid w:val="000A3E2C"/>
    <w:rsid w:val="000B222A"/>
    <w:rsid w:val="000B3640"/>
    <w:rsid w:val="000B3FC6"/>
    <w:rsid w:val="000B4B9A"/>
    <w:rsid w:val="000C6F96"/>
    <w:rsid w:val="000D7952"/>
    <w:rsid w:val="0010257F"/>
    <w:rsid w:val="00111385"/>
    <w:rsid w:val="001117B6"/>
    <w:rsid w:val="001202DE"/>
    <w:rsid w:val="001219B5"/>
    <w:rsid w:val="00123FA7"/>
    <w:rsid w:val="00132714"/>
    <w:rsid w:val="00137347"/>
    <w:rsid w:val="00145581"/>
    <w:rsid w:val="00151B60"/>
    <w:rsid w:val="0015275F"/>
    <w:rsid w:val="00160FF5"/>
    <w:rsid w:val="001631B1"/>
    <w:rsid w:val="00164877"/>
    <w:rsid w:val="00166686"/>
    <w:rsid w:val="00194342"/>
    <w:rsid w:val="0019471F"/>
    <w:rsid w:val="0019570C"/>
    <w:rsid w:val="001A18A6"/>
    <w:rsid w:val="001A2F8A"/>
    <w:rsid w:val="001A4366"/>
    <w:rsid w:val="001A5D16"/>
    <w:rsid w:val="001A65CF"/>
    <w:rsid w:val="001B47F5"/>
    <w:rsid w:val="001B6073"/>
    <w:rsid w:val="001C123D"/>
    <w:rsid w:val="001C3A8F"/>
    <w:rsid w:val="001F10FA"/>
    <w:rsid w:val="001F394D"/>
    <w:rsid w:val="001F4073"/>
    <w:rsid w:val="00200A42"/>
    <w:rsid w:val="00201D8C"/>
    <w:rsid w:val="002037C3"/>
    <w:rsid w:val="00211313"/>
    <w:rsid w:val="00216873"/>
    <w:rsid w:val="002174AB"/>
    <w:rsid w:val="00222799"/>
    <w:rsid w:val="002339D2"/>
    <w:rsid w:val="00256B47"/>
    <w:rsid w:val="00257E64"/>
    <w:rsid w:val="0026289C"/>
    <w:rsid w:val="00273745"/>
    <w:rsid w:val="00292D73"/>
    <w:rsid w:val="00292FF3"/>
    <w:rsid w:val="002A6F90"/>
    <w:rsid w:val="002B11A4"/>
    <w:rsid w:val="002D37A1"/>
    <w:rsid w:val="002E5378"/>
    <w:rsid w:val="002F255A"/>
    <w:rsid w:val="002F7722"/>
    <w:rsid w:val="003003EA"/>
    <w:rsid w:val="00301CF4"/>
    <w:rsid w:val="00305A22"/>
    <w:rsid w:val="00312E0B"/>
    <w:rsid w:val="00313717"/>
    <w:rsid w:val="00313D1E"/>
    <w:rsid w:val="00324123"/>
    <w:rsid w:val="00325908"/>
    <w:rsid w:val="00335C6A"/>
    <w:rsid w:val="00337CF2"/>
    <w:rsid w:val="003417DC"/>
    <w:rsid w:val="003437E0"/>
    <w:rsid w:val="00343A3A"/>
    <w:rsid w:val="003451B4"/>
    <w:rsid w:val="00346B3C"/>
    <w:rsid w:val="00355084"/>
    <w:rsid w:val="00362D49"/>
    <w:rsid w:val="00380649"/>
    <w:rsid w:val="00387FCC"/>
    <w:rsid w:val="00396F7F"/>
    <w:rsid w:val="003A02A1"/>
    <w:rsid w:val="003A72B9"/>
    <w:rsid w:val="003A7DEC"/>
    <w:rsid w:val="003B235B"/>
    <w:rsid w:val="003B7640"/>
    <w:rsid w:val="003D2699"/>
    <w:rsid w:val="003D6D19"/>
    <w:rsid w:val="003E0DFE"/>
    <w:rsid w:val="003E3DF9"/>
    <w:rsid w:val="003E765B"/>
    <w:rsid w:val="003E7704"/>
    <w:rsid w:val="00422E8D"/>
    <w:rsid w:val="00425079"/>
    <w:rsid w:val="00437460"/>
    <w:rsid w:val="00475251"/>
    <w:rsid w:val="004800C4"/>
    <w:rsid w:val="004829D2"/>
    <w:rsid w:val="0048617B"/>
    <w:rsid w:val="00486749"/>
    <w:rsid w:val="00492B56"/>
    <w:rsid w:val="0049760D"/>
    <w:rsid w:val="004A3531"/>
    <w:rsid w:val="004B02F2"/>
    <w:rsid w:val="004B39EA"/>
    <w:rsid w:val="004C6CE6"/>
    <w:rsid w:val="004D44A6"/>
    <w:rsid w:val="004D5372"/>
    <w:rsid w:val="004D66F0"/>
    <w:rsid w:val="004E69C0"/>
    <w:rsid w:val="004F0E1A"/>
    <w:rsid w:val="004F12AD"/>
    <w:rsid w:val="004F4058"/>
    <w:rsid w:val="00502DAB"/>
    <w:rsid w:val="005037DD"/>
    <w:rsid w:val="005050EB"/>
    <w:rsid w:val="00521645"/>
    <w:rsid w:val="00525629"/>
    <w:rsid w:val="005261EC"/>
    <w:rsid w:val="0052675A"/>
    <w:rsid w:val="00531C7C"/>
    <w:rsid w:val="00536348"/>
    <w:rsid w:val="005400A0"/>
    <w:rsid w:val="005473F8"/>
    <w:rsid w:val="0055224D"/>
    <w:rsid w:val="005551C4"/>
    <w:rsid w:val="00560C20"/>
    <w:rsid w:val="005634FB"/>
    <w:rsid w:val="0058116E"/>
    <w:rsid w:val="0058452F"/>
    <w:rsid w:val="00591F61"/>
    <w:rsid w:val="005951E8"/>
    <w:rsid w:val="005A6C0B"/>
    <w:rsid w:val="005B7768"/>
    <w:rsid w:val="005C293D"/>
    <w:rsid w:val="005C55A6"/>
    <w:rsid w:val="005C7582"/>
    <w:rsid w:val="005D2102"/>
    <w:rsid w:val="005D3C47"/>
    <w:rsid w:val="005D41D6"/>
    <w:rsid w:val="005D6ECC"/>
    <w:rsid w:val="005E3679"/>
    <w:rsid w:val="005E67E0"/>
    <w:rsid w:val="005F5C9D"/>
    <w:rsid w:val="0060287B"/>
    <w:rsid w:val="006032B4"/>
    <w:rsid w:val="006033CC"/>
    <w:rsid w:val="0060497F"/>
    <w:rsid w:val="00611D37"/>
    <w:rsid w:val="006128CB"/>
    <w:rsid w:val="0062312E"/>
    <w:rsid w:val="0062516B"/>
    <w:rsid w:val="00636883"/>
    <w:rsid w:val="00637206"/>
    <w:rsid w:val="00637775"/>
    <w:rsid w:val="006378AB"/>
    <w:rsid w:val="00644B2C"/>
    <w:rsid w:val="0064782F"/>
    <w:rsid w:val="00653772"/>
    <w:rsid w:val="006540F4"/>
    <w:rsid w:val="0066028E"/>
    <w:rsid w:val="00661CEC"/>
    <w:rsid w:val="00674189"/>
    <w:rsid w:val="00692D18"/>
    <w:rsid w:val="00695EA6"/>
    <w:rsid w:val="00697131"/>
    <w:rsid w:val="00697F0F"/>
    <w:rsid w:val="006A30A6"/>
    <w:rsid w:val="006A5E76"/>
    <w:rsid w:val="006A794E"/>
    <w:rsid w:val="006A7A99"/>
    <w:rsid w:val="006B0225"/>
    <w:rsid w:val="006B5269"/>
    <w:rsid w:val="006B5424"/>
    <w:rsid w:val="006C4B9C"/>
    <w:rsid w:val="006C5A71"/>
    <w:rsid w:val="006C6674"/>
    <w:rsid w:val="006D6A54"/>
    <w:rsid w:val="006E29BB"/>
    <w:rsid w:val="006E34D6"/>
    <w:rsid w:val="006F01D4"/>
    <w:rsid w:val="006F085C"/>
    <w:rsid w:val="00704D2A"/>
    <w:rsid w:val="007111C3"/>
    <w:rsid w:val="00721CB5"/>
    <w:rsid w:val="007308ED"/>
    <w:rsid w:val="00731DDB"/>
    <w:rsid w:val="00732155"/>
    <w:rsid w:val="00732BD0"/>
    <w:rsid w:val="0073602A"/>
    <w:rsid w:val="007421F1"/>
    <w:rsid w:val="0074220D"/>
    <w:rsid w:val="00746475"/>
    <w:rsid w:val="0076181F"/>
    <w:rsid w:val="00762306"/>
    <w:rsid w:val="007713C6"/>
    <w:rsid w:val="007744EF"/>
    <w:rsid w:val="00783165"/>
    <w:rsid w:val="00794604"/>
    <w:rsid w:val="007A4C5C"/>
    <w:rsid w:val="007B4AE9"/>
    <w:rsid w:val="007C2ADC"/>
    <w:rsid w:val="007D5548"/>
    <w:rsid w:val="007E2039"/>
    <w:rsid w:val="007E4291"/>
    <w:rsid w:val="007E6880"/>
    <w:rsid w:val="007E7929"/>
    <w:rsid w:val="007F183D"/>
    <w:rsid w:val="007F1B97"/>
    <w:rsid w:val="00801772"/>
    <w:rsid w:val="008071B5"/>
    <w:rsid w:val="008071D6"/>
    <w:rsid w:val="0082270F"/>
    <w:rsid w:val="00823281"/>
    <w:rsid w:val="0083235E"/>
    <w:rsid w:val="00834C89"/>
    <w:rsid w:val="00846F1D"/>
    <w:rsid w:val="0085517B"/>
    <w:rsid w:val="0085585B"/>
    <w:rsid w:val="008665D6"/>
    <w:rsid w:val="00867241"/>
    <w:rsid w:val="00874EDB"/>
    <w:rsid w:val="00880ED3"/>
    <w:rsid w:val="00895E1D"/>
    <w:rsid w:val="00896550"/>
    <w:rsid w:val="008A0F89"/>
    <w:rsid w:val="008A17E5"/>
    <w:rsid w:val="008B6A09"/>
    <w:rsid w:val="008B75C5"/>
    <w:rsid w:val="008B7AC3"/>
    <w:rsid w:val="008C4EB8"/>
    <w:rsid w:val="008D56F6"/>
    <w:rsid w:val="008E49A5"/>
    <w:rsid w:val="008E4C89"/>
    <w:rsid w:val="008E6D62"/>
    <w:rsid w:val="00901FAA"/>
    <w:rsid w:val="00911FA6"/>
    <w:rsid w:val="00932044"/>
    <w:rsid w:val="0093251B"/>
    <w:rsid w:val="009372DC"/>
    <w:rsid w:val="009375CA"/>
    <w:rsid w:val="00940212"/>
    <w:rsid w:val="009424D7"/>
    <w:rsid w:val="00947DD6"/>
    <w:rsid w:val="00950C10"/>
    <w:rsid w:val="00955E24"/>
    <w:rsid w:val="00956F91"/>
    <w:rsid w:val="00965650"/>
    <w:rsid w:val="00966936"/>
    <w:rsid w:val="00972187"/>
    <w:rsid w:val="00991BFB"/>
    <w:rsid w:val="00996532"/>
    <w:rsid w:val="009A4553"/>
    <w:rsid w:val="009B385B"/>
    <w:rsid w:val="009B7C97"/>
    <w:rsid w:val="009C070A"/>
    <w:rsid w:val="009C374C"/>
    <w:rsid w:val="009C59A2"/>
    <w:rsid w:val="009C6104"/>
    <w:rsid w:val="009D26FF"/>
    <w:rsid w:val="009D3779"/>
    <w:rsid w:val="009E31F3"/>
    <w:rsid w:val="009E7971"/>
    <w:rsid w:val="009F68B1"/>
    <w:rsid w:val="00A0138A"/>
    <w:rsid w:val="00A01D15"/>
    <w:rsid w:val="00A079CC"/>
    <w:rsid w:val="00A112AD"/>
    <w:rsid w:val="00A143D4"/>
    <w:rsid w:val="00A154C6"/>
    <w:rsid w:val="00A16FA8"/>
    <w:rsid w:val="00A20B6B"/>
    <w:rsid w:val="00A24DE3"/>
    <w:rsid w:val="00A31302"/>
    <w:rsid w:val="00A31820"/>
    <w:rsid w:val="00A41FDB"/>
    <w:rsid w:val="00A427FD"/>
    <w:rsid w:val="00A46F9B"/>
    <w:rsid w:val="00A6232E"/>
    <w:rsid w:val="00A77306"/>
    <w:rsid w:val="00A863E8"/>
    <w:rsid w:val="00A96FC5"/>
    <w:rsid w:val="00A97F9B"/>
    <w:rsid w:val="00AA18C7"/>
    <w:rsid w:val="00AA2BC9"/>
    <w:rsid w:val="00AA4409"/>
    <w:rsid w:val="00AB5D5D"/>
    <w:rsid w:val="00AC6BDC"/>
    <w:rsid w:val="00AC7630"/>
    <w:rsid w:val="00AC7AC4"/>
    <w:rsid w:val="00AD3139"/>
    <w:rsid w:val="00AE3EBE"/>
    <w:rsid w:val="00AE6D1E"/>
    <w:rsid w:val="00AE777F"/>
    <w:rsid w:val="00AE7A54"/>
    <w:rsid w:val="00AF1C9F"/>
    <w:rsid w:val="00AF2173"/>
    <w:rsid w:val="00AF3D12"/>
    <w:rsid w:val="00AF4C97"/>
    <w:rsid w:val="00B006FE"/>
    <w:rsid w:val="00B00949"/>
    <w:rsid w:val="00B01DBE"/>
    <w:rsid w:val="00B049B1"/>
    <w:rsid w:val="00B059DB"/>
    <w:rsid w:val="00B0736C"/>
    <w:rsid w:val="00B110EA"/>
    <w:rsid w:val="00B17DA2"/>
    <w:rsid w:val="00B26C2D"/>
    <w:rsid w:val="00B35F69"/>
    <w:rsid w:val="00B4072D"/>
    <w:rsid w:val="00B40E4A"/>
    <w:rsid w:val="00B445B8"/>
    <w:rsid w:val="00B469AD"/>
    <w:rsid w:val="00B54EE1"/>
    <w:rsid w:val="00B60220"/>
    <w:rsid w:val="00B72F94"/>
    <w:rsid w:val="00B7301D"/>
    <w:rsid w:val="00B81D2F"/>
    <w:rsid w:val="00B8228D"/>
    <w:rsid w:val="00BA5261"/>
    <w:rsid w:val="00BB65C7"/>
    <w:rsid w:val="00BB7264"/>
    <w:rsid w:val="00BC24BF"/>
    <w:rsid w:val="00BC2EE4"/>
    <w:rsid w:val="00BC4B66"/>
    <w:rsid w:val="00BC67DB"/>
    <w:rsid w:val="00BD2CD7"/>
    <w:rsid w:val="00BD4C8F"/>
    <w:rsid w:val="00BE24FC"/>
    <w:rsid w:val="00BE47A0"/>
    <w:rsid w:val="00BE4E88"/>
    <w:rsid w:val="00BF1CCC"/>
    <w:rsid w:val="00BF20E8"/>
    <w:rsid w:val="00C21145"/>
    <w:rsid w:val="00C27EBF"/>
    <w:rsid w:val="00C358B9"/>
    <w:rsid w:val="00C41593"/>
    <w:rsid w:val="00C446D3"/>
    <w:rsid w:val="00C476AD"/>
    <w:rsid w:val="00C55F9E"/>
    <w:rsid w:val="00C60956"/>
    <w:rsid w:val="00C6098B"/>
    <w:rsid w:val="00C64D49"/>
    <w:rsid w:val="00C72FC1"/>
    <w:rsid w:val="00C73C86"/>
    <w:rsid w:val="00C744A6"/>
    <w:rsid w:val="00C90A8A"/>
    <w:rsid w:val="00C9475E"/>
    <w:rsid w:val="00CA1367"/>
    <w:rsid w:val="00CB0DE2"/>
    <w:rsid w:val="00CB1E90"/>
    <w:rsid w:val="00CB3E6C"/>
    <w:rsid w:val="00CB5526"/>
    <w:rsid w:val="00CC0085"/>
    <w:rsid w:val="00CC24DB"/>
    <w:rsid w:val="00CC2D16"/>
    <w:rsid w:val="00CE5F1E"/>
    <w:rsid w:val="00CF48F4"/>
    <w:rsid w:val="00CF7249"/>
    <w:rsid w:val="00D020D8"/>
    <w:rsid w:val="00D16053"/>
    <w:rsid w:val="00D17C43"/>
    <w:rsid w:val="00D22974"/>
    <w:rsid w:val="00D323AC"/>
    <w:rsid w:val="00D36DAD"/>
    <w:rsid w:val="00D36FB2"/>
    <w:rsid w:val="00D51FD9"/>
    <w:rsid w:val="00D55389"/>
    <w:rsid w:val="00D646B7"/>
    <w:rsid w:val="00D751E1"/>
    <w:rsid w:val="00D75847"/>
    <w:rsid w:val="00D812FA"/>
    <w:rsid w:val="00D84285"/>
    <w:rsid w:val="00D93579"/>
    <w:rsid w:val="00D9713D"/>
    <w:rsid w:val="00DA0C3B"/>
    <w:rsid w:val="00DA3198"/>
    <w:rsid w:val="00DB071D"/>
    <w:rsid w:val="00DB3CFF"/>
    <w:rsid w:val="00DD52D7"/>
    <w:rsid w:val="00DD621D"/>
    <w:rsid w:val="00DE00A8"/>
    <w:rsid w:val="00DF5750"/>
    <w:rsid w:val="00E14356"/>
    <w:rsid w:val="00E2791C"/>
    <w:rsid w:val="00E34DE6"/>
    <w:rsid w:val="00E35548"/>
    <w:rsid w:val="00E364F2"/>
    <w:rsid w:val="00E3773E"/>
    <w:rsid w:val="00E46FA2"/>
    <w:rsid w:val="00E518C9"/>
    <w:rsid w:val="00E7602C"/>
    <w:rsid w:val="00E84A47"/>
    <w:rsid w:val="00E87931"/>
    <w:rsid w:val="00E91931"/>
    <w:rsid w:val="00EA3EAD"/>
    <w:rsid w:val="00EA678C"/>
    <w:rsid w:val="00EB183C"/>
    <w:rsid w:val="00EC24ED"/>
    <w:rsid w:val="00EC4199"/>
    <w:rsid w:val="00ED01E1"/>
    <w:rsid w:val="00ED5061"/>
    <w:rsid w:val="00EF0CAC"/>
    <w:rsid w:val="00EF279C"/>
    <w:rsid w:val="00F04B90"/>
    <w:rsid w:val="00F221C3"/>
    <w:rsid w:val="00F22FE9"/>
    <w:rsid w:val="00F2304D"/>
    <w:rsid w:val="00F43ACF"/>
    <w:rsid w:val="00F528D0"/>
    <w:rsid w:val="00F53B22"/>
    <w:rsid w:val="00F5605A"/>
    <w:rsid w:val="00F6161B"/>
    <w:rsid w:val="00F6283C"/>
    <w:rsid w:val="00F72E36"/>
    <w:rsid w:val="00F74B19"/>
    <w:rsid w:val="00F753F9"/>
    <w:rsid w:val="00F87965"/>
    <w:rsid w:val="00F9606B"/>
    <w:rsid w:val="00F973AB"/>
    <w:rsid w:val="00F97F59"/>
    <w:rsid w:val="00FB2F62"/>
    <w:rsid w:val="00FC2334"/>
    <w:rsid w:val="00FC3C31"/>
    <w:rsid w:val="00FC4BA5"/>
    <w:rsid w:val="00FC4D7E"/>
    <w:rsid w:val="00FC73B6"/>
    <w:rsid w:val="00FD4C98"/>
    <w:rsid w:val="00FD5A50"/>
    <w:rsid w:val="00FE0085"/>
    <w:rsid w:val="00FE25F7"/>
    <w:rsid w:val="00FF0593"/>
    <w:rsid w:val="00FF1B3E"/>
    <w:rsid w:val="00FF5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A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C4EB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E00A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D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37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F724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555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51C4"/>
  </w:style>
  <w:style w:type="paragraph" w:styleId="Footer">
    <w:name w:val="footer"/>
    <w:basedOn w:val="Normal"/>
    <w:link w:val="FooterChar"/>
    <w:uiPriority w:val="99"/>
    <w:semiHidden/>
    <w:rsid w:val="00555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51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3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736</TotalTime>
  <Pages>2</Pages>
  <Words>433</Words>
  <Characters>2471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Satyanandam</cp:lastModifiedBy>
  <cp:revision>324</cp:revision>
  <cp:lastPrinted>2017-09-23T11:58:00Z</cp:lastPrinted>
  <dcterms:created xsi:type="dcterms:W3CDTF">2016-08-09T07:04:00Z</dcterms:created>
  <dcterms:modified xsi:type="dcterms:W3CDTF">2017-09-24T18:09:00Z</dcterms:modified>
</cp:coreProperties>
</file>